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WITHLAND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Horden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the Hill,</w:t>
      </w:r>
    </w:p>
    <w:p w:rsid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lands held by the late Sir Richard Grey, 4</w:t>
      </w:r>
      <w:r w:rsidRPr="007D76A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</w:t>
      </w:r>
    </w:p>
    <w:p w:rsid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42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10)</w:t>
      </w:r>
    </w:p>
    <w:p w:rsid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A4948" w:rsidRDefault="009A4948" w:rsidP="009A49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  <w:bookmarkStart w:id="0" w:name="_GoBack"/>
      <w:bookmarkEnd w:id="0"/>
    </w:p>
    <w:sectPr w:rsidR="00DD5B8A" w:rsidRPr="009A49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948" w:rsidRDefault="009A4948" w:rsidP="00564E3C">
      <w:pPr>
        <w:spacing w:after="0" w:line="240" w:lineRule="auto"/>
      </w:pPr>
      <w:r>
        <w:separator/>
      </w:r>
    </w:p>
  </w:endnote>
  <w:endnote w:type="continuationSeparator" w:id="0">
    <w:p w:rsidR="009A4948" w:rsidRDefault="009A49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4948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948" w:rsidRDefault="009A4948" w:rsidP="00564E3C">
      <w:pPr>
        <w:spacing w:after="0" w:line="240" w:lineRule="auto"/>
      </w:pPr>
      <w:r>
        <w:separator/>
      </w:r>
    </w:p>
  </w:footnote>
  <w:footnote w:type="continuationSeparator" w:id="0">
    <w:p w:rsidR="009A4948" w:rsidRDefault="009A49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48"/>
    <w:rsid w:val="00372DC6"/>
    <w:rsid w:val="00564E3C"/>
    <w:rsid w:val="0064591D"/>
    <w:rsid w:val="009A494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F2D7A"/>
  <w15:chartTrackingRefBased/>
  <w15:docId w15:val="{EA46D862-F1AE-4DA2-901C-57B2DE34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A49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2015-10-05T13:08:00Z</dcterms:created>
  <dcterms:modified xsi:type="dcterms:W3CDTF">2015-10-05T13:08:00Z</dcterms:modified>
</cp:coreProperties>
</file>